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132" w:rsidRDefault="004A3132" w:rsidP="004A3132">
      <w:pPr>
        <w:pStyle w:val="Kop1"/>
      </w:pPr>
      <w:r>
        <w:t>Bijlage: Verkla</w:t>
      </w:r>
      <w:bookmarkStart w:id="0" w:name="_GoBack"/>
      <w:bookmarkEnd w:id="0"/>
      <w:r>
        <w:t>ring Combinatie</w:t>
      </w:r>
      <w:r>
        <w:br w:type="page"/>
      </w:r>
    </w:p>
    <w:p w:rsidR="00D309BB" w:rsidRDefault="009C1C6C" w:rsidP="009C1C6C">
      <w:pPr>
        <w:pStyle w:val="Kop1"/>
      </w:pPr>
      <w:r>
        <w:lastRenderedPageBreak/>
        <w:t>Gegevens Combinatie</w:t>
      </w:r>
    </w:p>
    <w:p w:rsidR="009C1C6C" w:rsidRPr="004A3132" w:rsidRDefault="009C1C6C" w:rsidP="009C1C6C">
      <w:pPr>
        <w:rPr>
          <w:sz w:val="18"/>
          <w:szCs w:val="18"/>
        </w:rPr>
      </w:pPr>
      <w:r w:rsidRPr="004A3132">
        <w:rPr>
          <w:sz w:val="18"/>
          <w:szCs w:val="18"/>
        </w:rPr>
        <w:t>(slechts invullen indien sprake is van een combinatie van twee of meer partijen. Deze verklaring dient te worden ondertekend door alle deelnemers aan een combinatie)</w:t>
      </w:r>
    </w:p>
    <w:p w:rsidR="009C1C6C" w:rsidRDefault="009C1C6C" w:rsidP="009C1C6C">
      <w:r>
        <w:t>Hiermee verklaren:</w:t>
      </w:r>
    </w:p>
    <w:p w:rsidR="009C1C6C" w:rsidRDefault="009C1C6C" w:rsidP="009C1C6C">
      <w:r>
        <w:t xml:space="preserve">…………………………………………………………………………………………………………………………..(naam </w:t>
      </w:r>
      <w:proofErr w:type="spellStart"/>
      <w:r>
        <w:t>combinant</w:t>
      </w:r>
      <w:proofErr w:type="spellEnd"/>
      <w:r>
        <w:t xml:space="preserve"> 1, tevens penvoerder) namens ……………………………………………………………………………………….(naam onderneming die deelneemt aan het samenwerkingsverband)</w:t>
      </w:r>
    </w:p>
    <w:p w:rsidR="009C1C6C" w:rsidRDefault="009C1C6C" w:rsidP="009C1C6C"/>
    <w:p w:rsidR="009C1C6C" w:rsidRDefault="009C1C6C" w:rsidP="009C1C6C">
      <w:r>
        <w:t xml:space="preserve">en </w:t>
      </w:r>
    </w:p>
    <w:p w:rsidR="009C1C6C" w:rsidRDefault="009C1C6C" w:rsidP="009C1C6C">
      <w:r>
        <w:t xml:space="preserve">…………………………………………………………………………………………………………………………(naam </w:t>
      </w:r>
      <w:proofErr w:type="spellStart"/>
      <w:r>
        <w:t>combinant</w:t>
      </w:r>
      <w:proofErr w:type="spellEnd"/>
      <w:r>
        <w:t xml:space="preserve"> 2) namens…………………………………………………………………………………………………………..(naam onderneming die deelneemt aan het samenwerkingsverband)</w:t>
      </w:r>
    </w:p>
    <w:p w:rsidR="009C1C6C" w:rsidRDefault="009C1C6C" w:rsidP="009C1C6C"/>
    <w:p w:rsidR="009C1C6C" w:rsidRDefault="009C1C6C" w:rsidP="009C1C6C">
      <w:r>
        <w:t xml:space="preserve">en </w:t>
      </w:r>
    </w:p>
    <w:p w:rsidR="009C1C6C" w:rsidRDefault="009C1C6C" w:rsidP="009C1C6C">
      <w:r>
        <w:t xml:space="preserve"> …………………………………………………………………………………………………………………………(naam </w:t>
      </w:r>
      <w:proofErr w:type="spellStart"/>
      <w:r>
        <w:t>combinant</w:t>
      </w:r>
      <w:proofErr w:type="spellEnd"/>
      <w:r>
        <w:t xml:space="preserve"> 3) namens…………………………………………………………………………………………………………..(naam onderneming die deelneemt aan het samenwerkingsverband)</w:t>
      </w:r>
    </w:p>
    <w:p w:rsidR="004A3132" w:rsidRDefault="004A3132" w:rsidP="009C1C6C"/>
    <w:p w:rsidR="009C1C6C" w:rsidRDefault="009C1C6C" w:rsidP="009C1C6C">
      <w:r>
        <w:t xml:space="preserve">Dat onderling en met …………………………………………………………………………………….(naam </w:t>
      </w:r>
      <w:proofErr w:type="spellStart"/>
      <w:r>
        <w:t>combinant</w:t>
      </w:r>
      <w:proofErr w:type="spellEnd"/>
      <w:r>
        <w:t xml:space="preserve"> 1, penvoerder) zal worden samengewerkt ten behoeve van ………………………………………………………………….. (naam opdracht) conform bijgesloten organisatieschema en dat zij daartoe bij gunning van de opdracht een rechtsvorm zullen aangaan waarbij de ondertekenden gezamenlijk en hoofdelijk aansprakelijkheid zullen zijn voor de juiste uitvoering van de financiële, juridische en technische aspecten van de opdracht, inclusief de garantie- en onderhoudsperiode. </w:t>
      </w:r>
    </w:p>
    <w:tbl>
      <w:tblPr>
        <w:tblStyle w:val="Tabelraster"/>
        <w:tblW w:w="0" w:type="auto"/>
        <w:tblLook w:val="04A0" w:firstRow="1" w:lastRow="0" w:firstColumn="1" w:lastColumn="0" w:noHBand="0" w:noVBand="1"/>
      </w:tblPr>
      <w:tblGrid>
        <w:gridCol w:w="4583"/>
        <w:gridCol w:w="4583"/>
      </w:tblGrid>
      <w:tr w:rsidR="009C1C6C" w:rsidRPr="004A3132" w:rsidTr="004A3132">
        <w:tc>
          <w:tcPr>
            <w:tcW w:w="4583" w:type="dxa"/>
            <w:shd w:val="clear" w:color="auto" w:fill="D9D9D9" w:themeFill="background1" w:themeFillShade="D9"/>
          </w:tcPr>
          <w:p w:rsidR="009C1C6C" w:rsidRPr="004A3132" w:rsidRDefault="004A3132" w:rsidP="009C1C6C">
            <w:r w:rsidRPr="004A3132">
              <w:t xml:space="preserve">Naam </w:t>
            </w:r>
            <w:proofErr w:type="spellStart"/>
            <w:r w:rsidRPr="004A3132">
              <w:t>combinant</w:t>
            </w:r>
            <w:proofErr w:type="spellEnd"/>
            <w:r w:rsidRPr="004A3132">
              <w:t xml:space="preserve"> 1, penvoerder</w:t>
            </w:r>
          </w:p>
          <w:p w:rsidR="004A3132" w:rsidRPr="004A3132" w:rsidRDefault="004A3132" w:rsidP="009C1C6C"/>
          <w:p w:rsidR="004A3132" w:rsidRPr="004A3132" w:rsidRDefault="004A3132" w:rsidP="009C1C6C"/>
        </w:tc>
        <w:tc>
          <w:tcPr>
            <w:tcW w:w="4583" w:type="dxa"/>
          </w:tcPr>
          <w:p w:rsidR="009C1C6C" w:rsidRPr="004A3132" w:rsidRDefault="009C1C6C" w:rsidP="009C1C6C"/>
        </w:tc>
      </w:tr>
      <w:tr w:rsidR="009C1C6C" w:rsidRPr="004A3132" w:rsidTr="004A3132">
        <w:tc>
          <w:tcPr>
            <w:tcW w:w="4583" w:type="dxa"/>
            <w:shd w:val="clear" w:color="auto" w:fill="D9D9D9" w:themeFill="background1" w:themeFillShade="D9"/>
          </w:tcPr>
          <w:p w:rsidR="009C1C6C" w:rsidRPr="004A3132" w:rsidRDefault="004A3132" w:rsidP="009C1C6C">
            <w:r w:rsidRPr="004A3132">
              <w:t>Naam rechtsgeldig bevoegde functionaris</w:t>
            </w:r>
          </w:p>
          <w:p w:rsidR="004A3132" w:rsidRPr="004A3132" w:rsidRDefault="004A3132" w:rsidP="009C1C6C"/>
          <w:p w:rsidR="004A3132" w:rsidRPr="004A3132" w:rsidRDefault="004A3132" w:rsidP="009C1C6C"/>
        </w:tc>
        <w:tc>
          <w:tcPr>
            <w:tcW w:w="4583" w:type="dxa"/>
          </w:tcPr>
          <w:p w:rsidR="009C1C6C" w:rsidRPr="004A3132" w:rsidRDefault="009C1C6C" w:rsidP="009C1C6C"/>
        </w:tc>
      </w:tr>
      <w:tr w:rsidR="009C1C6C" w:rsidRPr="004A3132" w:rsidTr="004A3132">
        <w:tc>
          <w:tcPr>
            <w:tcW w:w="4583" w:type="dxa"/>
            <w:shd w:val="clear" w:color="auto" w:fill="D9D9D9" w:themeFill="background1" w:themeFillShade="D9"/>
          </w:tcPr>
          <w:p w:rsidR="009C1C6C" w:rsidRPr="004A3132" w:rsidRDefault="004A3132" w:rsidP="009C1C6C">
            <w:r w:rsidRPr="004A3132">
              <w:t>Functie</w:t>
            </w:r>
          </w:p>
          <w:p w:rsidR="004A3132" w:rsidRPr="004A3132" w:rsidRDefault="004A3132" w:rsidP="009C1C6C"/>
        </w:tc>
        <w:tc>
          <w:tcPr>
            <w:tcW w:w="4583" w:type="dxa"/>
          </w:tcPr>
          <w:p w:rsidR="009C1C6C" w:rsidRPr="004A3132" w:rsidRDefault="009C1C6C" w:rsidP="009C1C6C"/>
        </w:tc>
      </w:tr>
      <w:tr w:rsidR="009C1C6C" w:rsidTr="004A3132">
        <w:tc>
          <w:tcPr>
            <w:tcW w:w="4583" w:type="dxa"/>
            <w:shd w:val="clear" w:color="auto" w:fill="D9D9D9" w:themeFill="background1" w:themeFillShade="D9"/>
          </w:tcPr>
          <w:p w:rsidR="009C1C6C" w:rsidRPr="004A3132" w:rsidRDefault="004A3132" w:rsidP="009C1C6C">
            <w:r w:rsidRPr="004A3132">
              <w:t>Handtekening</w:t>
            </w:r>
          </w:p>
          <w:p w:rsidR="004A3132" w:rsidRPr="004A3132" w:rsidRDefault="004A3132" w:rsidP="009C1C6C"/>
          <w:p w:rsidR="004A3132" w:rsidRPr="004A3132" w:rsidRDefault="004A3132" w:rsidP="009C1C6C"/>
        </w:tc>
        <w:tc>
          <w:tcPr>
            <w:tcW w:w="4583" w:type="dxa"/>
          </w:tcPr>
          <w:p w:rsidR="009C1C6C" w:rsidRDefault="009C1C6C" w:rsidP="009C1C6C"/>
        </w:tc>
      </w:tr>
      <w:tr w:rsidR="009C1C6C" w:rsidTr="004A3132">
        <w:tc>
          <w:tcPr>
            <w:tcW w:w="4583" w:type="dxa"/>
            <w:shd w:val="clear" w:color="auto" w:fill="D9D9D9" w:themeFill="background1" w:themeFillShade="D9"/>
          </w:tcPr>
          <w:p w:rsidR="009C1C6C" w:rsidRDefault="004A3132" w:rsidP="009C1C6C">
            <w:r w:rsidRPr="004A3132">
              <w:t>Plaats en datum</w:t>
            </w:r>
          </w:p>
          <w:p w:rsidR="004A3132" w:rsidRDefault="004A3132" w:rsidP="009C1C6C"/>
        </w:tc>
        <w:tc>
          <w:tcPr>
            <w:tcW w:w="4583" w:type="dxa"/>
          </w:tcPr>
          <w:p w:rsidR="009C1C6C" w:rsidRDefault="009C1C6C" w:rsidP="009C1C6C"/>
        </w:tc>
      </w:tr>
    </w:tbl>
    <w:p w:rsidR="009C1C6C" w:rsidRDefault="009C1C6C" w:rsidP="009C1C6C"/>
    <w:tbl>
      <w:tblPr>
        <w:tblStyle w:val="Tabelraster"/>
        <w:tblW w:w="0" w:type="auto"/>
        <w:tblLook w:val="04A0" w:firstRow="1" w:lastRow="0" w:firstColumn="1" w:lastColumn="0" w:noHBand="0" w:noVBand="1"/>
      </w:tblPr>
      <w:tblGrid>
        <w:gridCol w:w="4583"/>
        <w:gridCol w:w="4583"/>
      </w:tblGrid>
      <w:tr w:rsidR="004A3132" w:rsidRPr="004A3132" w:rsidTr="001A2597">
        <w:tc>
          <w:tcPr>
            <w:tcW w:w="4583" w:type="dxa"/>
            <w:shd w:val="clear" w:color="auto" w:fill="D9D9D9" w:themeFill="background1" w:themeFillShade="D9"/>
          </w:tcPr>
          <w:p w:rsidR="004A3132" w:rsidRDefault="004A3132" w:rsidP="001A2597">
            <w:r w:rsidRPr="004A3132">
              <w:t xml:space="preserve">Naam </w:t>
            </w:r>
            <w:proofErr w:type="spellStart"/>
            <w:r w:rsidRPr="004A3132">
              <w:t>combinant</w:t>
            </w:r>
            <w:proofErr w:type="spellEnd"/>
            <w:r w:rsidRPr="004A3132">
              <w:t xml:space="preserve"> </w:t>
            </w:r>
            <w:r>
              <w:t>2</w:t>
            </w:r>
          </w:p>
          <w:p w:rsidR="004A3132" w:rsidRPr="004A3132" w:rsidRDefault="004A3132" w:rsidP="001A2597"/>
          <w:p w:rsidR="004A3132" w:rsidRPr="004A3132" w:rsidRDefault="004A3132" w:rsidP="001A2597"/>
        </w:tc>
        <w:tc>
          <w:tcPr>
            <w:tcW w:w="4583" w:type="dxa"/>
          </w:tcPr>
          <w:p w:rsidR="004A3132" w:rsidRPr="004A3132" w:rsidRDefault="004A3132" w:rsidP="001A2597"/>
        </w:tc>
      </w:tr>
      <w:tr w:rsidR="004A3132" w:rsidRPr="004A3132" w:rsidTr="001A2597">
        <w:tc>
          <w:tcPr>
            <w:tcW w:w="4583" w:type="dxa"/>
            <w:shd w:val="clear" w:color="auto" w:fill="D9D9D9" w:themeFill="background1" w:themeFillShade="D9"/>
          </w:tcPr>
          <w:p w:rsidR="004A3132" w:rsidRPr="004A3132" w:rsidRDefault="004A3132" w:rsidP="001A2597">
            <w:r w:rsidRPr="004A3132">
              <w:lastRenderedPageBreak/>
              <w:t>Naam rechtsgeldig bevoegde functionaris</w:t>
            </w:r>
          </w:p>
          <w:p w:rsidR="004A3132" w:rsidRPr="004A3132" w:rsidRDefault="004A3132" w:rsidP="001A2597"/>
          <w:p w:rsidR="004A3132" w:rsidRPr="004A3132" w:rsidRDefault="004A3132" w:rsidP="001A2597"/>
        </w:tc>
        <w:tc>
          <w:tcPr>
            <w:tcW w:w="4583" w:type="dxa"/>
          </w:tcPr>
          <w:p w:rsidR="004A3132" w:rsidRPr="004A3132" w:rsidRDefault="004A3132" w:rsidP="001A2597"/>
        </w:tc>
      </w:tr>
      <w:tr w:rsidR="004A3132" w:rsidRPr="004A3132" w:rsidTr="001A2597">
        <w:tc>
          <w:tcPr>
            <w:tcW w:w="4583" w:type="dxa"/>
            <w:shd w:val="clear" w:color="auto" w:fill="D9D9D9" w:themeFill="background1" w:themeFillShade="D9"/>
          </w:tcPr>
          <w:p w:rsidR="004A3132" w:rsidRPr="004A3132" w:rsidRDefault="004A3132" w:rsidP="001A2597">
            <w:r w:rsidRPr="004A3132">
              <w:t>Functie</w:t>
            </w:r>
          </w:p>
          <w:p w:rsidR="004A3132" w:rsidRPr="004A3132" w:rsidRDefault="004A3132" w:rsidP="001A2597"/>
        </w:tc>
        <w:tc>
          <w:tcPr>
            <w:tcW w:w="4583" w:type="dxa"/>
          </w:tcPr>
          <w:p w:rsidR="004A3132" w:rsidRPr="004A3132" w:rsidRDefault="004A3132" w:rsidP="001A2597"/>
        </w:tc>
      </w:tr>
      <w:tr w:rsidR="004A3132" w:rsidTr="001A2597">
        <w:tc>
          <w:tcPr>
            <w:tcW w:w="4583" w:type="dxa"/>
            <w:shd w:val="clear" w:color="auto" w:fill="D9D9D9" w:themeFill="background1" w:themeFillShade="D9"/>
          </w:tcPr>
          <w:p w:rsidR="004A3132" w:rsidRPr="004A3132" w:rsidRDefault="004A3132" w:rsidP="001A2597">
            <w:r w:rsidRPr="004A3132">
              <w:t>Handtekening</w:t>
            </w:r>
          </w:p>
          <w:p w:rsidR="004A3132" w:rsidRPr="004A3132" w:rsidRDefault="004A3132" w:rsidP="001A2597"/>
          <w:p w:rsidR="004A3132" w:rsidRPr="004A3132" w:rsidRDefault="004A3132" w:rsidP="001A2597"/>
        </w:tc>
        <w:tc>
          <w:tcPr>
            <w:tcW w:w="4583" w:type="dxa"/>
          </w:tcPr>
          <w:p w:rsidR="004A3132" w:rsidRDefault="004A3132" w:rsidP="001A2597"/>
        </w:tc>
      </w:tr>
      <w:tr w:rsidR="004A3132" w:rsidTr="001A2597">
        <w:tc>
          <w:tcPr>
            <w:tcW w:w="4583" w:type="dxa"/>
            <w:shd w:val="clear" w:color="auto" w:fill="D9D9D9" w:themeFill="background1" w:themeFillShade="D9"/>
          </w:tcPr>
          <w:p w:rsidR="004A3132" w:rsidRDefault="004A3132" w:rsidP="001A2597">
            <w:r w:rsidRPr="004A3132">
              <w:t>Plaats en datum</w:t>
            </w:r>
          </w:p>
          <w:p w:rsidR="004A3132" w:rsidRDefault="004A3132" w:rsidP="001A2597"/>
        </w:tc>
        <w:tc>
          <w:tcPr>
            <w:tcW w:w="4583" w:type="dxa"/>
          </w:tcPr>
          <w:p w:rsidR="004A3132" w:rsidRDefault="004A3132" w:rsidP="001A2597"/>
        </w:tc>
      </w:tr>
    </w:tbl>
    <w:p w:rsidR="009C1C6C" w:rsidRDefault="009C1C6C" w:rsidP="009C1C6C"/>
    <w:p w:rsidR="004A3132" w:rsidRDefault="004A3132" w:rsidP="009C1C6C"/>
    <w:tbl>
      <w:tblPr>
        <w:tblStyle w:val="Tabelraster"/>
        <w:tblW w:w="0" w:type="auto"/>
        <w:tblLook w:val="04A0" w:firstRow="1" w:lastRow="0" w:firstColumn="1" w:lastColumn="0" w:noHBand="0" w:noVBand="1"/>
      </w:tblPr>
      <w:tblGrid>
        <w:gridCol w:w="4583"/>
        <w:gridCol w:w="4583"/>
      </w:tblGrid>
      <w:tr w:rsidR="004A3132" w:rsidRPr="004A3132" w:rsidTr="001A2597">
        <w:tc>
          <w:tcPr>
            <w:tcW w:w="4583" w:type="dxa"/>
            <w:shd w:val="clear" w:color="auto" w:fill="D9D9D9" w:themeFill="background1" w:themeFillShade="D9"/>
          </w:tcPr>
          <w:p w:rsidR="004A3132" w:rsidRPr="004A3132" w:rsidRDefault="004A3132" w:rsidP="001A2597">
            <w:r w:rsidRPr="004A3132">
              <w:t xml:space="preserve">Naam </w:t>
            </w:r>
            <w:proofErr w:type="spellStart"/>
            <w:r w:rsidRPr="004A3132">
              <w:t>combinant</w:t>
            </w:r>
            <w:proofErr w:type="spellEnd"/>
            <w:r w:rsidRPr="004A3132">
              <w:t xml:space="preserve"> </w:t>
            </w:r>
            <w:r>
              <w:t>3</w:t>
            </w:r>
          </w:p>
          <w:p w:rsidR="004A3132" w:rsidRPr="004A3132" w:rsidRDefault="004A3132" w:rsidP="001A2597"/>
          <w:p w:rsidR="004A3132" w:rsidRPr="004A3132" w:rsidRDefault="004A3132" w:rsidP="001A2597"/>
        </w:tc>
        <w:tc>
          <w:tcPr>
            <w:tcW w:w="4583" w:type="dxa"/>
          </w:tcPr>
          <w:p w:rsidR="004A3132" w:rsidRPr="004A3132" w:rsidRDefault="004A3132" w:rsidP="001A2597"/>
        </w:tc>
      </w:tr>
      <w:tr w:rsidR="004A3132" w:rsidRPr="004A3132" w:rsidTr="001A2597">
        <w:tc>
          <w:tcPr>
            <w:tcW w:w="4583" w:type="dxa"/>
            <w:shd w:val="clear" w:color="auto" w:fill="D9D9D9" w:themeFill="background1" w:themeFillShade="D9"/>
          </w:tcPr>
          <w:p w:rsidR="004A3132" w:rsidRPr="004A3132" w:rsidRDefault="004A3132" w:rsidP="001A2597">
            <w:r w:rsidRPr="004A3132">
              <w:t>Naam rechtsgeldig bevoegde functionaris</w:t>
            </w:r>
          </w:p>
          <w:p w:rsidR="004A3132" w:rsidRPr="004A3132" w:rsidRDefault="004A3132" w:rsidP="001A2597"/>
          <w:p w:rsidR="004A3132" w:rsidRPr="004A3132" w:rsidRDefault="004A3132" w:rsidP="001A2597"/>
        </w:tc>
        <w:tc>
          <w:tcPr>
            <w:tcW w:w="4583" w:type="dxa"/>
          </w:tcPr>
          <w:p w:rsidR="004A3132" w:rsidRPr="004A3132" w:rsidRDefault="004A3132" w:rsidP="001A2597"/>
        </w:tc>
      </w:tr>
      <w:tr w:rsidR="004A3132" w:rsidRPr="004A3132" w:rsidTr="001A2597">
        <w:tc>
          <w:tcPr>
            <w:tcW w:w="4583" w:type="dxa"/>
            <w:shd w:val="clear" w:color="auto" w:fill="D9D9D9" w:themeFill="background1" w:themeFillShade="D9"/>
          </w:tcPr>
          <w:p w:rsidR="004A3132" w:rsidRPr="004A3132" w:rsidRDefault="004A3132" w:rsidP="001A2597">
            <w:r w:rsidRPr="004A3132">
              <w:t>Functie</w:t>
            </w:r>
          </w:p>
          <w:p w:rsidR="004A3132" w:rsidRPr="004A3132" w:rsidRDefault="004A3132" w:rsidP="001A2597"/>
        </w:tc>
        <w:tc>
          <w:tcPr>
            <w:tcW w:w="4583" w:type="dxa"/>
          </w:tcPr>
          <w:p w:rsidR="004A3132" w:rsidRPr="004A3132" w:rsidRDefault="004A3132" w:rsidP="001A2597"/>
        </w:tc>
      </w:tr>
      <w:tr w:rsidR="004A3132" w:rsidTr="001A2597">
        <w:tc>
          <w:tcPr>
            <w:tcW w:w="4583" w:type="dxa"/>
            <w:shd w:val="clear" w:color="auto" w:fill="D9D9D9" w:themeFill="background1" w:themeFillShade="D9"/>
          </w:tcPr>
          <w:p w:rsidR="004A3132" w:rsidRPr="004A3132" w:rsidRDefault="004A3132" w:rsidP="001A2597">
            <w:r w:rsidRPr="004A3132">
              <w:t>Handtekening</w:t>
            </w:r>
          </w:p>
          <w:p w:rsidR="004A3132" w:rsidRPr="004A3132" w:rsidRDefault="004A3132" w:rsidP="001A2597"/>
          <w:p w:rsidR="004A3132" w:rsidRPr="004A3132" w:rsidRDefault="004A3132" w:rsidP="001A2597"/>
        </w:tc>
        <w:tc>
          <w:tcPr>
            <w:tcW w:w="4583" w:type="dxa"/>
          </w:tcPr>
          <w:p w:rsidR="004A3132" w:rsidRDefault="004A3132" w:rsidP="001A2597"/>
        </w:tc>
      </w:tr>
      <w:tr w:rsidR="004A3132" w:rsidTr="001A2597">
        <w:tc>
          <w:tcPr>
            <w:tcW w:w="4583" w:type="dxa"/>
            <w:shd w:val="clear" w:color="auto" w:fill="D9D9D9" w:themeFill="background1" w:themeFillShade="D9"/>
          </w:tcPr>
          <w:p w:rsidR="004A3132" w:rsidRDefault="004A3132" w:rsidP="001A2597">
            <w:r w:rsidRPr="004A3132">
              <w:t>Plaats en datum</w:t>
            </w:r>
          </w:p>
          <w:p w:rsidR="004A3132" w:rsidRDefault="004A3132" w:rsidP="001A2597"/>
        </w:tc>
        <w:tc>
          <w:tcPr>
            <w:tcW w:w="4583" w:type="dxa"/>
          </w:tcPr>
          <w:p w:rsidR="004A3132" w:rsidRDefault="004A3132" w:rsidP="001A2597"/>
        </w:tc>
      </w:tr>
    </w:tbl>
    <w:p w:rsidR="004A3132" w:rsidRDefault="004A3132" w:rsidP="009C1C6C"/>
    <w:p w:rsidR="004A3132" w:rsidRPr="009C1C6C" w:rsidRDefault="004A3132" w:rsidP="009C1C6C"/>
    <w:sectPr w:rsidR="004A3132" w:rsidRPr="009C1C6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C6C"/>
    <w:rsid w:val="004A3132"/>
    <w:rsid w:val="00780B63"/>
    <w:rsid w:val="009C1C6C"/>
    <w:rsid w:val="00D309B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paragraph" w:styleId="Kop1">
    <w:name w:val="heading 1"/>
    <w:basedOn w:val="Standaard"/>
    <w:next w:val="Standaard"/>
    <w:link w:val="Kop1Char"/>
    <w:uiPriority w:val="9"/>
    <w:qFormat/>
    <w:rsid w:val="009C1C6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C1C6C"/>
    <w:rPr>
      <w:rFonts w:asciiTheme="majorHAnsi" w:eastAsiaTheme="majorEastAsia" w:hAnsiTheme="majorHAnsi" w:cstheme="majorBidi"/>
      <w:b/>
      <w:bCs/>
      <w:color w:val="365F91" w:themeColor="accent1" w:themeShade="BF"/>
      <w:sz w:val="28"/>
      <w:szCs w:val="28"/>
    </w:rPr>
  </w:style>
  <w:style w:type="table" w:styleId="Tabelraster">
    <w:name w:val="Table Grid"/>
    <w:basedOn w:val="Standaardtabel"/>
    <w:uiPriority w:val="59"/>
    <w:rsid w:val="009C1C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paragraph" w:styleId="Kop1">
    <w:name w:val="heading 1"/>
    <w:basedOn w:val="Standaard"/>
    <w:next w:val="Standaard"/>
    <w:link w:val="Kop1Char"/>
    <w:uiPriority w:val="9"/>
    <w:qFormat/>
    <w:rsid w:val="009C1C6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C1C6C"/>
    <w:rPr>
      <w:rFonts w:asciiTheme="majorHAnsi" w:eastAsiaTheme="majorEastAsia" w:hAnsiTheme="majorHAnsi" w:cstheme="majorBidi"/>
      <w:b/>
      <w:bCs/>
      <w:color w:val="365F91" w:themeColor="accent1" w:themeShade="BF"/>
      <w:sz w:val="28"/>
      <w:szCs w:val="28"/>
    </w:rPr>
  </w:style>
  <w:style w:type="table" w:styleId="Tabelraster">
    <w:name w:val="Table Grid"/>
    <w:basedOn w:val="Standaardtabel"/>
    <w:uiPriority w:val="59"/>
    <w:rsid w:val="009C1C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1070BF1F.dotm</Template>
  <TotalTime>0</TotalTime>
  <Pages>3</Pages>
  <Words>253</Words>
  <Characters>1395</Characters>
  <Application>Microsoft Office Word</Application>
  <DocSecurity>4</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Weber, Linda</dc:creator>
  <cp:lastModifiedBy>Gerrits, Gijs</cp:lastModifiedBy>
  <cp:revision>2</cp:revision>
  <dcterms:created xsi:type="dcterms:W3CDTF">2014-10-01T10:55:00Z</dcterms:created>
  <dcterms:modified xsi:type="dcterms:W3CDTF">2014-10-01T10:55:00Z</dcterms:modified>
</cp:coreProperties>
</file>